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7250B" w14:textId="77777777" w:rsidR="008F212E" w:rsidRPr="008F212E" w:rsidRDefault="008F212E" w:rsidP="008F212E">
      <w:pPr>
        <w:rPr>
          <w:rFonts w:ascii="Calibri" w:hAnsi="Calibri" w:cs="Calibri"/>
          <w:b/>
        </w:rPr>
      </w:pPr>
      <w:r w:rsidRPr="008F212E">
        <w:rPr>
          <w:rFonts w:ascii="Calibri" w:hAnsi="Calibri" w:cs="Calibri"/>
          <w:b/>
        </w:rPr>
        <w:t xml:space="preserve">Programul Regiunea Centru </w:t>
      </w:r>
    </w:p>
    <w:p w14:paraId="25B4E5E6" w14:textId="77777777" w:rsidR="008F212E" w:rsidRPr="008F212E" w:rsidRDefault="008F212E" w:rsidP="008F212E">
      <w:pPr>
        <w:rPr>
          <w:rFonts w:ascii="Calibri" w:hAnsi="Calibri" w:cs="Calibri"/>
          <w:b/>
        </w:rPr>
      </w:pPr>
      <w:r w:rsidRPr="008F212E">
        <w:rPr>
          <w:rFonts w:ascii="Calibri" w:hAnsi="Calibri" w:cs="Calibri"/>
          <w:b/>
        </w:rPr>
        <w:t>Prioritatea 1 O regiune competitivă prin inovare și întreprinderi dinamice pentru o economie inteligentă</w:t>
      </w:r>
    </w:p>
    <w:p w14:paraId="27E4664C" w14:textId="77777777" w:rsidR="008F212E" w:rsidRPr="008F212E" w:rsidRDefault="008F212E" w:rsidP="008F212E">
      <w:pPr>
        <w:rPr>
          <w:rFonts w:ascii="Calibri" w:hAnsi="Calibri" w:cs="Calibri"/>
          <w:b/>
        </w:rPr>
      </w:pPr>
      <w:r w:rsidRPr="008F212E">
        <w:rPr>
          <w:rFonts w:ascii="Calibri" w:hAnsi="Calibri" w:cs="Calibri"/>
          <w:b/>
        </w:rPr>
        <w:t xml:space="preserve">Acțiunea 1 Dezvoltarea structurilor CDI și TT în folosul întreprinderilor </w:t>
      </w:r>
    </w:p>
    <w:p w14:paraId="00353EDD" w14:textId="4B2B12C5" w:rsidR="008F212E" w:rsidRPr="008F212E" w:rsidRDefault="00906526" w:rsidP="008F212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Intervenția 1.1.1</w:t>
      </w:r>
      <w:r w:rsidR="008F212E" w:rsidRPr="008F212E">
        <w:rPr>
          <w:rFonts w:ascii="Calibri" w:hAnsi="Calibri" w:cs="Calibri"/>
          <w:b/>
        </w:rPr>
        <w:t xml:space="preserve"> Dezvoltarea capacităților </w:t>
      </w:r>
      <w:r>
        <w:rPr>
          <w:rFonts w:ascii="Calibri" w:hAnsi="Calibri" w:cs="Calibri"/>
          <w:b/>
        </w:rPr>
        <w:t>publice</w:t>
      </w:r>
      <w:r w:rsidR="008F212E" w:rsidRPr="008F212E">
        <w:rPr>
          <w:rFonts w:ascii="Calibri" w:hAnsi="Calibri" w:cs="Calibri"/>
          <w:b/>
        </w:rPr>
        <w:t xml:space="preserve"> de CDI</w:t>
      </w:r>
    </w:p>
    <w:p w14:paraId="15B9622E" w14:textId="77777777" w:rsidR="008F212E" w:rsidRPr="008F212E" w:rsidRDefault="008F212E" w:rsidP="008F212E">
      <w:pPr>
        <w:rPr>
          <w:rFonts w:ascii="Calibri" w:hAnsi="Calibri" w:cs="Calibri"/>
          <w:b/>
        </w:rPr>
      </w:pPr>
      <w:r w:rsidRPr="008F212E">
        <w:rPr>
          <w:rFonts w:ascii="Calibri" w:hAnsi="Calibri" w:cs="Calibri"/>
          <w:b/>
        </w:rPr>
        <w:t>OS 1.1 Dezvoltarea și sporirea capacităților de cercetare și inovare și adoptarea tehnologiilor avansate.</w:t>
      </w:r>
    </w:p>
    <w:p w14:paraId="03F8338A" w14:textId="77777777" w:rsidR="005C7AFF" w:rsidRPr="00F914B7" w:rsidRDefault="008F212E" w:rsidP="008F212E">
      <w:pPr>
        <w:rPr>
          <w:rFonts w:ascii="Calibri" w:hAnsi="Calibri" w:cs="Calibri"/>
          <w:sz w:val="16"/>
          <w:szCs w:val="16"/>
        </w:rPr>
      </w:pPr>
      <w:r w:rsidRPr="008F212E">
        <w:rPr>
          <w:rFonts w:ascii="Calibri" w:hAnsi="Calibri" w:cs="Calibri"/>
          <w:b/>
        </w:rPr>
        <w:t>OS 1.4 Dezvoltarea competențelor pentru specializarea inteligentă, tranziție industrială și antreprenoriat</w:t>
      </w:r>
    </w:p>
    <w:p w14:paraId="63DDF926" w14:textId="77777777" w:rsidR="005C7AFF" w:rsidRPr="00542F08" w:rsidRDefault="005C7AFF" w:rsidP="008F212E">
      <w:pPr>
        <w:ind w:left="-426"/>
        <w:jc w:val="right"/>
        <w:rPr>
          <w:rFonts w:asciiTheme="minorHAnsi" w:hAnsiTheme="minorHAnsi" w:cstheme="minorHAnsi"/>
          <w:sz w:val="16"/>
          <w:szCs w:val="16"/>
        </w:rPr>
      </w:pPr>
    </w:p>
    <w:p w14:paraId="55AC05CB" w14:textId="77777777" w:rsidR="00542F08" w:rsidRPr="00AD376D" w:rsidRDefault="00542F08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val="pt-PT" w:eastAsia="en-US"/>
        </w:rPr>
      </w:pPr>
      <w:r w:rsidRPr="00AD376D">
        <w:rPr>
          <w:rFonts w:asciiTheme="minorHAnsi" w:hAnsiTheme="minorHAnsi" w:cstheme="minorHAnsi"/>
          <w:b/>
          <w:lang w:val="pt-PT" w:eastAsia="en-US"/>
        </w:rPr>
        <w:t>Anexa 1</w:t>
      </w:r>
      <w:r w:rsidR="008F212E" w:rsidRPr="00AD376D">
        <w:rPr>
          <w:rFonts w:asciiTheme="minorHAnsi" w:hAnsiTheme="minorHAnsi" w:cstheme="minorHAnsi"/>
          <w:b/>
          <w:lang w:val="pt-PT" w:eastAsia="en-US"/>
        </w:rPr>
        <w:t>1</w:t>
      </w:r>
    </w:p>
    <w:p w14:paraId="43672ABE" w14:textId="77777777" w:rsidR="00542F08" w:rsidRPr="00AD376D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67DF8760" w14:textId="77777777" w:rsidR="00542F08" w:rsidRPr="00AD376D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05594B3D" w14:textId="77777777" w:rsidR="00542F08" w:rsidRPr="00AD376D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4DA82313" w14:textId="77777777" w:rsidR="00542F08" w:rsidRPr="00AD376D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4656676B" w14:textId="77777777" w:rsidR="00542F08" w:rsidRPr="00AD376D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7BCA53B3" w14:textId="77777777" w:rsidR="00542F08" w:rsidRPr="00542F08" w:rsidRDefault="00542F08" w:rsidP="00542F08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Tabel centralizator numere cadastrale </w:t>
      </w:r>
      <w:r w:rsidR="00324E33" w:rsidRPr="00542F08">
        <w:rPr>
          <w:rFonts w:asciiTheme="minorHAnsi" w:hAnsiTheme="minorHAnsi" w:cstheme="minorHAnsi"/>
          <w:b/>
          <w:bCs/>
          <w:snapToGrid w:val="0"/>
          <w:lang w:eastAsia="en-US"/>
        </w:rPr>
        <w:t>și</w:t>
      </w: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 obiective de </w:t>
      </w:r>
      <w:r w:rsidR="00324E33" w:rsidRPr="00542F08">
        <w:rPr>
          <w:rFonts w:asciiTheme="minorHAnsi" w:hAnsiTheme="minorHAnsi" w:cstheme="minorHAnsi"/>
          <w:b/>
          <w:bCs/>
          <w:snapToGrid w:val="0"/>
          <w:lang w:eastAsia="en-US"/>
        </w:rPr>
        <w:t>investiție</w:t>
      </w:r>
    </w:p>
    <w:p w14:paraId="1BFA0672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p w14:paraId="61D6062C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tbl>
      <w:tblPr>
        <w:tblW w:w="9928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158"/>
        <w:gridCol w:w="1134"/>
        <w:gridCol w:w="2268"/>
        <w:gridCol w:w="2410"/>
        <w:gridCol w:w="2126"/>
      </w:tblGrid>
      <w:tr w:rsidR="00542F08" w:rsidRPr="00542F08" w14:paraId="6708507E" w14:textId="77777777" w:rsidTr="00D26EE3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C01D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15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1B96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113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176B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0D043A1E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22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9A437" w14:textId="181981D0" w:rsidR="00542F08" w:rsidRDefault="00AD376D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Suprafață</w:t>
            </w:r>
            <w:r w:rsidR="0021645C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teren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ș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i/sau cl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ă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dire</w:t>
            </w:r>
          </w:p>
          <w:p w14:paraId="1B4E8406" w14:textId="08FFE012" w:rsidR="00AD376D" w:rsidRPr="00542F08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9680" w14:textId="1FE55DB9" w:rsidR="00542F08" w:rsidRPr="00542F08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Obiectiv de </w:t>
            </w:r>
            <w:r w:rsidR="00AD376D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investiție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59396871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212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14CA" w14:textId="77777777" w:rsidR="00D26EE3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Istoric</w:t>
            </w:r>
          </w:p>
          <w:p w14:paraId="0A689CE2" w14:textId="6F6AB51D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(dacă este cazul)</w:t>
            </w:r>
          </w:p>
          <w:p w14:paraId="6A5737CE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</w:p>
          <w:p w14:paraId="2F04D266" w14:textId="3AB4FC3D" w:rsidR="00542F08" w:rsidRPr="00D26EE3" w:rsidRDefault="00AD376D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(</w:t>
            </w:r>
            <w:r w:rsidR="00542F08"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Se vor </w:t>
            </w:r>
            <w:r w:rsidR="00321B19"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menționa</w:t>
            </w:r>
            <w:r w:rsidR="00542F08"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 actele privind dezmembrările </w:t>
            </w:r>
            <w:r w:rsidR="00321B19"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și</w:t>
            </w:r>
            <w:r w:rsidR="00542F08"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 alipirile, etc</w:t>
            </w:r>
            <w:r w:rsidRPr="00D26EE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)</w:t>
            </w:r>
          </w:p>
        </w:tc>
      </w:tr>
      <w:tr w:rsidR="00542F08" w:rsidRPr="00542F08" w14:paraId="6686C555" w14:textId="77777777" w:rsidTr="00D26EE3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4EFE1" w14:textId="444152F0" w:rsidR="00542F08" w:rsidRPr="00AD376D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591C" w14:textId="19179FF9" w:rsidR="00542F08" w:rsidRPr="00AD376D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E873A" w14:textId="3A60E4AE" w:rsidR="00542F08" w:rsidRPr="00AD376D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67FCE" w14:textId="3231BD28" w:rsidR="00542F08" w:rsidRPr="00AD376D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E377" w14:textId="3932681F" w:rsidR="00542F08" w:rsidRPr="00AD376D" w:rsidRDefault="00AD376D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eastAsia="Calibr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1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04011" w14:textId="5DD136C4" w:rsidR="00542F08" w:rsidRPr="00AD376D" w:rsidRDefault="00AD376D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AD376D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ro-RO"/>
              </w:rPr>
              <w:t>6</w:t>
            </w:r>
          </w:p>
        </w:tc>
      </w:tr>
      <w:tr w:rsidR="00542F08" w:rsidRPr="00542F08" w14:paraId="00E7019F" w14:textId="77777777" w:rsidTr="00D26EE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D4324" w14:textId="1090ED46" w:rsidR="00542F08" w:rsidRPr="00542F08" w:rsidRDefault="00AD376D" w:rsidP="00AD37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5A02F" w14:textId="7FBE3E18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EF853" w14:textId="350E46C8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96C67" w14:textId="71ADD69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ACF8" w14:textId="6F823811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2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822E" w14:textId="4C3D8774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</w:p>
        </w:tc>
      </w:tr>
      <w:tr w:rsidR="00AD376D" w:rsidRPr="00542F08" w14:paraId="7756765C" w14:textId="77777777" w:rsidTr="00D26EE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0FD3F" w14:textId="357CFEE2" w:rsidR="00AD376D" w:rsidRPr="00542F08" w:rsidRDefault="00AD376D" w:rsidP="00AD37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029FC" w14:textId="77777777" w:rsidR="00AD376D" w:rsidRPr="00542F08" w:rsidRDefault="00AD376D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7890E" w14:textId="77777777" w:rsidR="00AD376D" w:rsidRPr="00542F08" w:rsidRDefault="00AD376D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1B620" w14:textId="77777777" w:rsidR="00AD376D" w:rsidRPr="00542F08" w:rsidRDefault="00AD376D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4D3E0" w14:textId="77777777" w:rsidR="00AD376D" w:rsidRPr="00542F08" w:rsidRDefault="00AD376D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2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10194" w14:textId="77777777" w:rsidR="00AD376D" w:rsidRPr="00542F08" w:rsidRDefault="00AD376D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</w:p>
        </w:tc>
      </w:tr>
      <w:tr w:rsidR="00542F08" w:rsidRPr="00542F08" w14:paraId="7F9F871F" w14:textId="77777777" w:rsidTr="00D26EE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5DB3F" w14:textId="0FBAC8DB" w:rsidR="00542F08" w:rsidRPr="00542F08" w:rsidRDefault="00AD376D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  <w:t>...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D95A" w14:textId="1A732E72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7325A" w14:textId="66FD31FA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8CAB" w14:textId="366BF75B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847E" w14:textId="2A706F56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2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9FBB" w14:textId="68C6B73C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</w:p>
        </w:tc>
      </w:tr>
    </w:tbl>
    <w:p w14:paraId="260FA753" w14:textId="0AA42BFA" w:rsidR="00542F08" w:rsidRPr="00542F08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</w:pPr>
      <w:r w:rsidRPr="00542F08">
        <w:rPr>
          <w:rFonts w:asciiTheme="minorHAnsi" w:hAnsiTheme="minorHAnsi" w:cstheme="minorHAnsi"/>
          <w:b/>
          <w:bCs/>
          <w:color w:val="000000"/>
          <w:sz w:val="20"/>
          <w:lang w:eastAsia="ro-RO"/>
        </w:rPr>
        <w:t xml:space="preserve">*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În coloana </w:t>
      </w:r>
      <w:r w:rsidR="00AD376D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5 </w:t>
      </w:r>
      <w:r w:rsidRPr="00906526">
        <w:rPr>
          <w:rFonts w:asciiTheme="minorHAnsi" w:hAnsiTheme="minorHAnsi" w:cstheme="minorHAnsi"/>
          <w:bCs/>
          <w:color w:val="000000"/>
          <w:sz w:val="20"/>
          <w:szCs w:val="20"/>
          <w:lang w:val="fr-FR" w:eastAsia="ro-RO"/>
        </w:rPr>
        <w:t>“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care fac obiectul proiectului 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(teren/</w:t>
      </w:r>
      <w:r w:rsidR="00324E33"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clădire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>s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e vor menționa suprafețele afectate de lucrările de intervenții propuse pentru fiecare obiectiv de investiție propus.</w:t>
      </w:r>
    </w:p>
    <w:sectPr w:rsidR="00542F08" w:rsidRPr="00542F08" w:rsidSect="008F21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849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0ABF5" w14:textId="77777777" w:rsidR="006F14B9" w:rsidRDefault="006F14B9">
      <w:r>
        <w:separator/>
      </w:r>
    </w:p>
  </w:endnote>
  <w:endnote w:type="continuationSeparator" w:id="0">
    <w:p w14:paraId="50CAB7B4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54F69" w14:textId="77777777" w:rsidR="00AD376D" w:rsidRDefault="00AD376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2C15BC8" w14:textId="77777777">
      <w:trPr>
        <w:cantSplit/>
        <w:trHeight w:hRule="exact" w:val="340"/>
        <w:hidden/>
      </w:trPr>
      <w:tc>
        <w:tcPr>
          <w:tcW w:w="9210" w:type="dxa"/>
        </w:tcPr>
        <w:p w14:paraId="312AD1D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EEADB59" w14:textId="77777777" w:rsidR="00F12E7F" w:rsidRDefault="00542F08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F6FA591" wp14:editId="392F708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98" name="Imagine 98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FD0ED5" wp14:editId="662F042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27A89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FD0ED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2327A89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BE3E7B" wp14:editId="016FBC0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FED1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BE3E7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1BFED1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8CBC4C" wp14:editId="5020771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36D7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B0B76FA" w14:textId="77777777" w:rsidR="00F12E7F" w:rsidRPr="00AD376D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AD376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AD376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51E01B41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8CBC4C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56836D7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B0B76FA" w14:textId="77777777" w:rsidR="00F12E7F" w:rsidRPr="00AD376D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AD376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AD376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51E01B41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08859D9A" wp14:editId="08FBD42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99" name="Imagine 9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EDE169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F74A" w14:textId="77777777" w:rsidR="00072DDE" w:rsidRDefault="00542F08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7D97C090" wp14:editId="41C35CC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3" name="Imagine 10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CA4F78" wp14:editId="3257BC5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25D2E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A4F7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2D25D2E3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AE1E25F" wp14:editId="76B645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6811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E1E25F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806811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8BBA6F" wp14:editId="107C1CD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F7ED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461150F" w14:textId="77777777" w:rsidR="0009018B" w:rsidRPr="00AD376D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AD376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AD376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0B71A0F7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8BBA6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346F7ED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461150F" w14:textId="77777777" w:rsidR="0009018B" w:rsidRPr="00AD376D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AD376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AD376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0B71A0F7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46B9996" wp14:editId="2EEFC06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04" name="Imagine 10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2E6C1" w14:textId="77777777" w:rsidR="006F14B9" w:rsidRDefault="006F14B9">
      <w:r>
        <w:separator/>
      </w:r>
    </w:p>
  </w:footnote>
  <w:footnote w:type="continuationSeparator" w:id="0">
    <w:p w14:paraId="3855D714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932F8" w14:textId="3BA8A6F2" w:rsidR="00AD376D" w:rsidRDefault="00AD376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89A95" w14:textId="501973D8" w:rsidR="002B3BB9" w:rsidRPr="00851382" w:rsidRDefault="00542F0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56FC4EE" wp14:editId="7BE29B6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5BA2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CB3A94F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6FC4EE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EB5BA2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CB3A94F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A2A87" w14:textId="0973D46A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40074A71" wp14:editId="72BF9C3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0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3BD857D9" wp14:editId="75AEFB7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01" name="Imagine 101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54F20A0D" wp14:editId="64787E7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02" name="Imagine 102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954282">
    <w:abstractNumId w:val="1"/>
  </w:num>
  <w:num w:numId="2" w16cid:durableId="84208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5606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1645C"/>
    <w:rsid w:val="00287FCC"/>
    <w:rsid w:val="002B3BB9"/>
    <w:rsid w:val="002E07E9"/>
    <w:rsid w:val="002F1246"/>
    <w:rsid w:val="00321B19"/>
    <w:rsid w:val="00324E33"/>
    <w:rsid w:val="00351F71"/>
    <w:rsid w:val="00376CFE"/>
    <w:rsid w:val="003C6B15"/>
    <w:rsid w:val="003D751E"/>
    <w:rsid w:val="003E2E03"/>
    <w:rsid w:val="00457F4B"/>
    <w:rsid w:val="00474F02"/>
    <w:rsid w:val="00523BEA"/>
    <w:rsid w:val="00542F08"/>
    <w:rsid w:val="0057715F"/>
    <w:rsid w:val="005A6B00"/>
    <w:rsid w:val="005B2D98"/>
    <w:rsid w:val="005C21C9"/>
    <w:rsid w:val="005C7AFF"/>
    <w:rsid w:val="00603A8F"/>
    <w:rsid w:val="00643AC4"/>
    <w:rsid w:val="006B79B9"/>
    <w:rsid w:val="006F14B9"/>
    <w:rsid w:val="007209E0"/>
    <w:rsid w:val="00754551"/>
    <w:rsid w:val="0078088C"/>
    <w:rsid w:val="007A69A6"/>
    <w:rsid w:val="007C403D"/>
    <w:rsid w:val="00851382"/>
    <w:rsid w:val="0088290B"/>
    <w:rsid w:val="008C26CE"/>
    <w:rsid w:val="008E7688"/>
    <w:rsid w:val="008F212E"/>
    <w:rsid w:val="00906526"/>
    <w:rsid w:val="00936CF8"/>
    <w:rsid w:val="0095716B"/>
    <w:rsid w:val="009F711B"/>
    <w:rsid w:val="00A06DE4"/>
    <w:rsid w:val="00AB7152"/>
    <w:rsid w:val="00AC71EA"/>
    <w:rsid w:val="00AD376D"/>
    <w:rsid w:val="00AE4990"/>
    <w:rsid w:val="00B15233"/>
    <w:rsid w:val="00BD3175"/>
    <w:rsid w:val="00C05C7A"/>
    <w:rsid w:val="00C82AD1"/>
    <w:rsid w:val="00C916A3"/>
    <w:rsid w:val="00CC6C98"/>
    <w:rsid w:val="00D15888"/>
    <w:rsid w:val="00D22014"/>
    <w:rsid w:val="00D26EE3"/>
    <w:rsid w:val="00D94812"/>
    <w:rsid w:val="00DD113C"/>
    <w:rsid w:val="00E31672"/>
    <w:rsid w:val="00E44D6D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804D064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styleId="Referincomentariu">
    <w:name w:val="annotation reference"/>
    <w:basedOn w:val="Fontdeparagrafimplicit"/>
    <w:rsid w:val="00457F4B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457F4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457F4B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457F4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457F4B"/>
    <w:rPr>
      <w:rFonts w:ascii="Arial Narrow" w:hAnsi="Arial Narrow"/>
      <w:b/>
      <w:bCs/>
      <w:lang w:eastAsia="de-DE"/>
    </w:rPr>
  </w:style>
  <w:style w:type="paragraph" w:styleId="Revizuire">
    <w:name w:val="Revision"/>
    <w:hidden/>
    <w:uiPriority w:val="99"/>
    <w:semiHidden/>
    <w:rsid w:val="005B2D98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C14A-A4A3-4CF9-BCD9-352A2B44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5</TotalTime>
  <Pages>1</Pages>
  <Words>147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1115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6</cp:revision>
  <cp:lastPrinted>2023-10-31T12:32:00Z</cp:lastPrinted>
  <dcterms:created xsi:type="dcterms:W3CDTF">2024-11-04T08:07:00Z</dcterms:created>
  <dcterms:modified xsi:type="dcterms:W3CDTF">2025-11-14T07:05:00Z</dcterms:modified>
</cp:coreProperties>
</file>